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0B4A67" w:rsidRPr="000B4A67" w:rsidTr="008E4F53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bookmarkStart w:id="0" w:name="_Hlk210636997"/>
            <w:r w:rsidRPr="000B4A67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ΕΙΔΟΣ 12</w:t>
            </w: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r w:rsidRPr="000B4A67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Ηλεκτρική Οθόνη Προβολής </w:t>
            </w:r>
            <w:proofErr w:type="spellStart"/>
            <w:r w:rsidRPr="000B4A67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Projector</w:t>
            </w:r>
            <w:proofErr w:type="spellEnd"/>
            <w:r w:rsidRPr="000B4A67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Οροφής  με εγκατάσταση</w:t>
            </w:r>
          </w:p>
        </w:tc>
      </w:tr>
      <w:tr w:rsidR="000B4A67" w:rsidRPr="000B4A67" w:rsidTr="008E4F53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0B4A67" w:rsidRPr="000B4A67" w:rsidTr="008E4F5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0B4A67" w:rsidRPr="000B4A67" w:rsidTr="008E4F5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0B4A6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B4A6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0B4A6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0B4A6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0B4A6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0B4A6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0B4A6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0B4A6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0B4A67" w:rsidRPr="000B4A67" w:rsidTr="008E4F53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B4A67" w:rsidRPr="000B4A67" w:rsidRDefault="000B4A67" w:rsidP="000B4A67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hAnsi="Tahoma" w:cs="Tahoma"/>
                <w:color w:val="000000"/>
                <w:sz w:val="18"/>
                <w:szCs w:val="18"/>
              </w:rPr>
              <w:t>Διάσταση :</w:t>
            </w:r>
            <w:r w:rsidRPr="000B4A67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</w:t>
            </w:r>
            <w:r w:rsidRPr="000B4A67">
              <w:rPr>
                <w:rFonts w:ascii="Tahoma" w:hAnsi="Tahoma" w:cs="Tahoma"/>
                <w:color w:val="000000"/>
                <w:sz w:val="18"/>
                <w:szCs w:val="18"/>
              </w:rPr>
              <w:t xml:space="preserve">240 π x180 μ </w:t>
            </w:r>
            <w:proofErr w:type="spellStart"/>
            <w:r w:rsidRPr="000B4A67">
              <w:rPr>
                <w:rFonts w:ascii="Tahoma" w:hAnsi="Tahoma" w:cs="Tahoma"/>
                <w:color w:val="000000"/>
                <w:sz w:val="18"/>
                <w:szCs w:val="18"/>
              </w:rPr>
              <w:t>cm</w:t>
            </w:r>
            <w:proofErr w:type="spellEnd"/>
            <w:r w:rsidRPr="000B4A67">
              <w:rPr>
                <w:rFonts w:ascii="Tahoma" w:hAnsi="Tahoma" w:cs="Tahoma"/>
                <w:color w:val="000000"/>
                <w:sz w:val="18"/>
                <w:szCs w:val="18"/>
              </w:rPr>
              <w:t xml:space="preserve"> (ή μεγαλύτερη)  </w:t>
            </w:r>
          </w:p>
          <w:p w:rsidR="000B4A67" w:rsidRPr="000B4A67" w:rsidRDefault="000B4A67" w:rsidP="000B4A67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0B4A67" w:rsidRPr="000B4A67" w:rsidTr="008E4F53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B4A67" w:rsidRPr="000B4A67" w:rsidRDefault="000B4A67" w:rsidP="000B4A67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hAnsi="Tahoma" w:cs="Tahoma"/>
                <w:color w:val="000000"/>
                <w:sz w:val="18"/>
                <w:szCs w:val="18"/>
              </w:rPr>
              <w:t>Τηλεχειριστήριο</w:t>
            </w:r>
          </w:p>
          <w:p w:rsidR="000B4A67" w:rsidRPr="000B4A67" w:rsidRDefault="000B4A67" w:rsidP="000B4A67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0B4A67" w:rsidRPr="000B4A67" w:rsidTr="008E4F53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B4A67" w:rsidRPr="000B4A67" w:rsidRDefault="000B4A67" w:rsidP="000B4A6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B4A67" w:rsidRPr="000B4A67" w:rsidRDefault="000B4A67" w:rsidP="000B4A67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hAnsi="Tahoma" w:cs="Tahoma"/>
                <w:color w:val="000000"/>
                <w:sz w:val="18"/>
                <w:szCs w:val="18"/>
              </w:rPr>
              <w:t>Κίνηση: Ηλεκτρική (μοτέρ)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B4A67" w:rsidRPr="000B4A67" w:rsidRDefault="000B4A67" w:rsidP="000B4A6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B4A67" w:rsidRPr="000B4A67" w:rsidRDefault="000B4A67" w:rsidP="000B4A6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B4A67" w:rsidRPr="000B4A67" w:rsidRDefault="000B4A67" w:rsidP="000B4A6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0B4A67" w:rsidRPr="000B4A67" w:rsidTr="008E4F53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B4A67" w:rsidRPr="000B4A67" w:rsidRDefault="000B4A67" w:rsidP="000B4A67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hAnsi="Tahoma" w:cs="Tahoma"/>
                <w:color w:val="000000"/>
                <w:sz w:val="18"/>
                <w:szCs w:val="18"/>
              </w:rPr>
              <w:t>ΕΓΚΑΤΑΣΤΑΣΗ ΣΤΟ ΧΩΡΟ</w:t>
            </w:r>
          </w:p>
          <w:p w:rsidR="000B4A67" w:rsidRPr="000B4A67" w:rsidRDefault="000B4A67" w:rsidP="000B4A67">
            <w:pP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0B4A67" w:rsidRPr="000B4A67" w:rsidTr="008E4F53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B4A67" w:rsidRPr="000B4A67" w:rsidRDefault="000B4A67" w:rsidP="000B4A6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B4A67" w:rsidRPr="000B4A67" w:rsidRDefault="000B4A67" w:rsidP="000B4A67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hAnsi="Tahoma" w:cs="Tahoma"/>
                <w:color w:val="000000"/>
                <w:sz w:val="18"/>
                <w:szCs w:val="18"/>
              </w:rPr>
              <w:t>Θέση: Οροφής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B4A67" w:rsidRPr="000B4A67" w:rsidRDefault="000B4A67" w:rsidP="000B4A6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B4A67" w:rsidRPr="000B4A67" w:rsidRDefault="000B4A67" w:rsidP="000B4A6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B4A67" w:rsidRPr="000B4A67" w:rsidRDefault="000B4A67" w:rsidP="000B4A6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0B4A67" w:rsidRPr="000B4A67" w:rsidTr="008E4F5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B4A67" w:rsidRPr="000B4A67" w:rsidRDefault="000B4A67" w:rsidP="000B4A67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hAnsi="Tahoma" w:cs="Tahoma"/>
                <w:color w:val="000000"/>
                <w:sz w:val="18"/>
                <w:szCs w:val="18"/>
              </w:rPr>
              <w:t xml:space="preserve">Εγγύηση Προμηθευτή: 2 ΕΤΗ </w:t>
            </w:r>
            <w:proofErr w:type="spellStart"/>
            <w:r w:rsidRPr="000B4A67">
              <w:rPr>
                <w:rFonts w:ascii="Tahoma" w:hAnsi="Tahoma" w:cs="Tahoma"/>
                <w:color w:val="000000"/>
                <w:sz w:val="18"/>
                <w:szCs w:val="18"/>
              </w:rPr>
              <w:t>κατ</w:t>
            </w:r>
            <w:proofErr w:type="spellEnd"/>
            <w:r w:rsidRPr="000B4A67">
              <w:rPr>
                <w:rFonts w:ascii="Tahoma" w:hAnsi="Tahoma" w:cs="Tahoma"/>
                <w:color w:val="000000"/>
                <w:sz w:val="18"/>
                <w:szCs w:val="18"/>
              </w:rPr>
              <w:t>΄ ελάχιστο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0B4A67" w:rsidRPr="000B4A67" w:rsidTr="008E4F5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B4A67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B4A67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B4A67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B4A67" w:rsidRPr="000B4A67" w:rsidRDefault="000B4A67" w:rsidP="000B4A6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4A6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Default="00B43CAA">
      <w:bookmarkStart w:id="1" w:name="_GoBack"/>
      <w:bookmarkEnd w:id="0"/>
      <w:bookmarkEnd w:id="1"/>
    </w:p>
    <w:sectPr w:rsidR="00B43CA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0B4A67"/>
    <w:rsid w:val="0080302B"/>
    <w:rsid w:val="00B4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132F604D</Template>
  <TotalTime>0</TotalTime>
  <Pages>1</Pages>
  <Words>67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2025-10-31T12:59:00Z</dcterms:created>
  <dcterms:modified xsi:type="dcterms:W3CDTF">2025-10-31T12:59:00Z</dcterms:modified>
</cp:coreProperties>
</file>